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CEA8DD1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5601B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32013</w:t>
      </w:r>
    </w:p>
    <w:p w14:paraId="4F58A4D1" w14:textId="2441BF83" w:rsidR="00EE33A2" w:rsidRPr="004D5060" w:rsidRDefault="0035601B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Athens, Greece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 Feb – 3 March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S5-22</w:t>
      </w:r>
      <w:r>
        <w:rPr>
          <w:bCs/>
          <w:i/>
          <w:iCs/>
          <w:noProof/>
          <w:sz w:val="18"/>
          <w:szCs w:val="18"/>
        </w:rPr>
        <w:t>6012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E6DA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>WG 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6AD4D20A" w14:textId="2440717A" w:rsidR="00EE44EC" w:rsidRDefault="00BD55FD" w:rsidP="00C17452">
      <w:r>
        <w:t xml:space="preserve">Note: </w:t>
      </w:r>
      <w:r w:rsidR="002A7E3C">
        <w:t>Creating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 xml:space="preserve">Cat-B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this meeting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234AE9">
        <w:rPr>
          <w:u w:val="single"/>
        </w:rPr>
        <w:t>o</w:t>
      </w:r>
      <w:r w:rsidR="009C4714" w:rsidRPr="00234AE9">
        <w:rPr>
          <w:u w:val="single"/>
        </w:rPr>
        <w:t>nly</w:t>
      </w:r>
      <w:r w:rsidR="00A37AFB" w:rsidRPr="00234AE9">
        <w:rPr>
          <w:u w:val="single"/>
        </w:rPr>
        <w:t xml:space="preserve"> Rel-18 (normative) Work Item tdocs need to be</w:t>
      </w:r>
      <w:r w:rsidR="00BC0356" w:rsidRPr="00234AE9">
        <w:rPr>
          <w:u w:val="single"/>
        </w:rPr>
        <w:t xml:space="preserve"> checked</w:t>
      </w:r>
      <w:r w:rsidR="0091601C" w:rsidRPr="00234AE9">
        <w:rPr>
          <w:u w:val="single"/>
        </w:rPr>
        <w:t>, and possibly some TEI18 Cat-B CRs</w:t>
      </w:r>
      <w:r w:rsidR="00BB7F53" w:rsidRPr="00234AE9">
        <w:rPr>
          <w:u w:val="single"/>
        </w:rPr>
        <w:t xml:space="preserve"> if any)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Cat. C CRs don’t need to be checked as they only modify existing solutions and don’t create any new gaps</w:t>
      </w:r>
      <w:r w:rsidR="00F81861">
        <w:rPr>
          <w:u w:val="single"/>
        </w:rPr>
        <w:t>. DraftCRs (or input to DraftCRs) don’t need to be checked either,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lastRenderedPageBreak/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lastRenderedPageBreak/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15B9B958" w:rsidR="004B089A" w:rsidRPr="009C1431" w:rsidRDefault="004B089A" w:rsidP="00C17452">
      <w:pPr>
        <w:rPr>
          <w:lang w:val="en-SE"/>
        </w:rPr>
      </w:pPr>
    </w:p>
    <w:p w14:paraId="2211BA10" w14:textId="77777777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1D1BAC44" w14:textId="77777777" w:rsidR="00724D79" w:rsidRDefault="00724D79" w:rsidP="00724D79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C90031" w14:paraId="16BC6ABA" w14:textId="77777777" w:rsidTr="00234AE9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14:paraId="2CB60439" w14:textId="77777777" w:rsidTr="00234AE9">
        <w:tc>
          <w:tcPr>
            <w:tcW w:w="1412" w:type="dxa"/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872" w:type="dxa"/>
          </w:tcPr>
          <w:p w14:paraId="3F04E728" w14:textId="5B4E5537" w:rsidR="00CC5362" w:rsidRDefault="00CC5362" w:rsidP="00CC5362">
            <w:r>
              <w:t>YAML</w:t>
            </w:r>
          </w:p>
        </w:tc>
        <w:tc>
          <w:tcPr>
            <w:tcW w:w="3388" w:type="dxa"/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hyperlink r:id="rId7" w:history="1">
              <w:r w:rsidRPr="008A22BA">
                <w:t>S5-225</w:t>
              </w:r>
            </w:hyperlink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BB6511">
        <w:tc>
          <w:tcPr>
            <w:tcW w:w="1412" w:type="dxa"/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</w:tcPr>
          <w:p w14:paraId="7A452B5C" w14:textId="121995D2" w:rsidR="008A608C" w:rsidRPr="008A608C" w:rsidRDefault="00F23189" w:rsidP="008A608C">
            <w:hyperlink r:id="rId8" w:history="1">
              <w:r w:rsidR="00665C0A" w:rsidRPr="00234AE9">
                <w:rPr>
                  <w:b/>
                  <w:bCs/>
                </w:rPr>
                <w:t>S5-226617</w:t>
              </w:r>
            </w:hyperlink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872" w:type="dxa"/>
          </w:tcPr>
          <w:p w14:paraId="4A9D6F11" w14:textId="094C08D4" w:rsidR="008A608C" w:rsidRDefault="00C66ECA" w:rsidP="008A608C">
            <w:r>
              <w:t>YAML</w:t>
            </w:r>
          </w:p>
        </w:tc>
        <w:tc>
          <w:tcPr>
            <w:tcW w:w="3388" w:type="dxa"/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7AFBFDD8" w14:textId="4C35756D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0CD6E128" w:rsidR="00554378" w:rsidRDefault="00554378" w:rsidP="00C90031">
      <w:pPr>
        <w:rPr>
          <w:rFonts w:ascii="Arial" w:eastAsiaTheme="minorHAnsi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944"/>
        <w:gridCol w:w="12"/>
        <w:gridCol w:w="862"/>
        <w:gridCol w:w="10"/>
        <w:gridCol w:w="3388"/>
      </w:tblGrid>
      <w:tr w:rsidR="00733C6B" w14:paraId="3B32E48D" w14:textId="77777777" w:rsidTr="00234AE9">
        <w:tc>
          <w:tcPr>
            <w:tcW w:w="1413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44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4" w:type="dxa"/>
            <w:gridSpan w:val="2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98" w:type="dxa"/>
            <w:gridSpan w:val="2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234AE9">
        <w:tc>
          <w:tcPr>
            <w:tcW w:w="1413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944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874" w:type="dxa"/>
            <w:gridSpan w:val="2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234AE9">
        <w:tc>
          <w:tcPr>
            <w:tcW w:w="1413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944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874" w:type="dxa"/>
            <w:gridSpan w:val="2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234AE9">
        <w:tc>
          <w:tcPr>
            <w:tcW w:w="1413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874" w:type="dxa"/>
            <w:gridSpan w:val="2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234AE9">
        <w:tc>
          <w:tcPr>
            <w:tcW w:w="1413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874" w:type="dxa"/>
            <w:gridSpan w:val="2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234AE9">
        <w:tc>
          <w:tcPr>
            <w:tcW w:w="1413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874" w:type="dxa"/>
            <w:gridSpan w:val="2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234AE9">
        <w:tc>
          <w:tcPr>
            <w:tcW w:w="1413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874" w:type="dxa"/>
            <w:gridSpan w:val="2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234AE9">
        <w:tc>
          <w:tcPr>
            <w:tcW w:w="1413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874" w:type="dxa"/>
            <w:gridSpan w:val="2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234AE9">
        <w:tc>
          <w:tcPr>
            <w:tcW w:w="1413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874" w:type="dxa"/>
            <w:gridSpan w:val="2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398" w:type="dxa"/>
            <w:gridSpan w:val="2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234AE9">
        <w:tc>
          <w:tcPr>
            <w:tcW w:w="1413" w:type="dxa"/>
          </w:tcPr>
          <w:p w14:paraId="70CBC3BB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5420D5B8" w14:textId="77777777" w:rsidR="0048490A" w:rsidRPr="007C496A" w:rsidRDefault="00F23189" w:rsidP="009F217D">
            <w:hyperlink r:id="rId9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872" w:type="dxa"/>
            <w:gridSpan w:val="2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234AE9">
        <w:tc>
          <w:tcPr>
            <w:tcW w:w="1413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872" w:type="dxa"/>
            <w:gridSpan w:val="2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234AE9">
        <w:tc>
          <w:tcPr>
            <w:tcW w:w="1413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872" w:type="dxa"/>
            <w:gridSpan w:val="2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234AE9">
        <w:tc>
          <w:tcPr>
            <w:tcW w:w="1413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872" w:type="dxa"/>
            <w:gridSpan w:val="2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234AE9">
        <w:tc>
          <w:tcPr>
            <w:tcW w:w="1413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872" w:type="dxa"/>
            <w:gridSpan w:val="2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234AE9">
        <w:tc>
          <w:tcPr>
            <w:tcW w:w="1413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872" w:type="dxa"/>
            <w:gridSpan w:val="2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234AE9">
        <w:tc>
          <w:tcPr>
            <w:tcW w:w="1413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872" w:type="dxa"/>
            <w:gridSpan w:val="2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234AE9">
        <w:tc>
          <w:tcPr>
            <w:tcW w:w="1413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872" w:type="dxa"/>
            <w:gridSpan w:val="2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234AE9">
        <w:tc>
          <w:tcPr>
            <w:tcW w:w="1413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872" w:type="dxa"/>
            <w:gridSpan w:val="2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388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234AE9">
        <w:tc>
          <w:tcPr>
            <w:tcW w:w="1413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872" w:type="dxa"/>
            <w:gridSpan w:val="2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234AE9">
        <w:tc>
          <w:tcPr>
            <w:tcW w:w="1413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872" w:type="dxa"/>
            <w:gridSpan w:val="2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234AE9">
        <w:tc>
          <w:tcPr>
            <w:tcW w:w="1413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872" w:type="dxa"/>
            <w:gridSpan w:val="2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234AE9">
        <w:tc>
          <w:tcPr>
            <w:tcW w:w="1413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872" w:type="dxa"/>
            <w:gridSpan w:val="2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234AE9">
        <w:tc>
          <w:tcPr>
            <w:tcW w:w="1413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872" w:type="dxa"/>
            <w:gridSpan w:val="2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388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F23189" w:rsidP="008C2B4D">
            <w:pPr>
              <w:keepNext/>
            </w:pPr>
            <w:hyperlink r:id="rId10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F23189" w:rsidP="00731EA1">
            <w:pPr>
              <w:keepNext/>
            </w:pPr>
            <w:hyperlink r:id="rId11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2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3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F23189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F23189" w:rsidP="003B5A6A">
            <w:pPr>
              <w:keepNext/>
            </w:pPr>
            <w:hyperlink r:id="rId15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0" w:name="_Hlk112231701"/>
            <w:r w:rsidRPr="00761011">
              <w:t>S5-225845 Rel-18 CR 28.538 add a use case for EAS discovery failure measurement</w:t>
            </w:r>
            <w:bookmarkEnd w:id="0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F23189">
              <w:fldChar w:fldCharType="begin"/>
            </w:r>
            <w:r w:rsidR="00F23189">
              <w:instrText xml:space="preserve"> DOCPROPERTY  CrTitle  \* MERGEFORMAT </w:instrText>
            </w:r>
            <w:r w:rsidR="00F23189">
              <w:fldChar w:fldCharType="separate"/>
            </w:r>
            <w:r w:rsidR="00F23189">
              <w:fldChar w:fldCharType="begin"/>
            </w:r>
            <w:r w:rsidR="00F23189">
              <w:instrText xml:space="preserve"> DOCPROPERTY  CrTitle  \* MERGEFORMAT </w:instrText>
            </w:r>
            <w:r w:rsidR="00F23189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F23189">
              <w:fldChar w:fldCharType="end"/>
            </w:r>
            <w:r w:rsidR="00F23189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4"/>
  </w:num>
  <w:num w:numId="4" w16cid:durableId="885986646">
    <w:abstractNumId w:val="17"/>
  </w:num>
  <w:num w:numId="5" w16cid:durableId="220674338">
    <w:abstractNumId w:val="16"/>
  </w:num>
  <w:num w:numId="6" w16cid:durableId="1741097858">
    <w:abstractNumId w:val="11"/>
  </w:num>
  <w:num w:numId="7" w16cid:durableId="1628316501">
    <w:abstractNumId w:val="12"/>
  </w:num>
  <w:num w:numId="8" w16cid:durableId="128675442">
    <w:abstractNumId w:val="21"/>
  </w:num>
  <w:num w:numId="9" w16cid:durableId="1481655893">
    <w:abstractNumId w:val="19"/>
  </w:num>
  <w:num w:numId="10" w16cid:durableId="148329207">
    <w:abstractNumId w:val="20"/>
  </w:num>
  <w:num w:numId="11" w16cid:durableId="724138545">
    <w:abstractNumId w:val="15"/>
  </w:num>
  <w:num w:numId="12" w16cid:durableId="1540781345">
    <w:abstractNumId w:val="18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3"/>
  </w:num>
  <w:num w:numId="24" w16cid:durableId="5642193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B79"/>
    <w:rsid w:val="00035438"/>
    <w:rsid w:val="00044827"/>
    <w:rsid w:val="00046389"/>
    <w:rsid w:val="00050E21"/>
    <w:rsid w:val="00053C82"/>
    <w:rsid w:val="0005577A"/>
    <w:rsid w:val="00055A9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4660"/>
    <w:rsid w:val="000B21B3"/>
    <w:rsid w:val="000B5802"/>
    <w:rsid w:val="000B6B2D"/>
    <w:rsid w:val="000D1B5B"/>
    <w:rsid w:val="000D2A16"/>
    <w:rsid w:val="000F16F9"/>
    <w:rsid w:val="000F3211"/>
    <w:rsid w:val="0010401F"/>
    <w:rsid w:val="00112FC3"/>
    <w:rsid w:val="0011528E"/>
    <w:rsid w:val="001172B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1652"/>
    <w:rsid w:val="001B3BBC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5138"/>
    <w:rsid w:val="002C160C"/>
    <w:rsid w:val="002C3EAF"/>
    <w:rsid w:val="002C5C8E"/>
    <w:rsid w:val="002C7F38"/>
    <w:rsid w:val="002E0882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601B"/>
    <w:rsid w:val="00357954"/>
    <w:rsid w:val="00357B37"/>
    <w:rsid w:val="00360506"/>
    <w:rsid w:val="003654D7"/>
    <w:rsid w:val="00371032"/>
    <w:rsid w:val="00371B44"/>
    <w:rsid w:val="0037377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C83"/>
    <w:rsid w:val="003D621F"/>
    <w:rsid w:val="003E22E0"/>
    <w:rsid w:val="003E40FA"/>
    <w:rsid w:val="003E64EC"/>
    <w:rsid w:val="003E723F"/>
    <w:rsid w:val="003F52B2"/>
    <w:rsid w:val="00415ACE"/>
    <w:rsid w:val="00416F7F"/>
    <w:rsid w:val="00417FF5"/>
    <w:rsid w:val="0042712F"/>
    <w:rsid w:val="0043775B"/>
    <w:rsid w:val="00437E70"/>
    <w:rsid w:val="00440414"/>
    <w:rsid w:val="00452BE7"/>
    <w:rsid w:val="0045419A"/>
    <w:rsid w:val="004558E9"/>
    <w:rsid w:val="0045777E"/>
    <w:rsid w:val="00482DF8"/>
    <w:rsid w:val="0048490A"/>
    <w:rsid w:val="00496EB4"/>
    <w:rsid w:val="004A5E79"/>
    <w:rsid w:val="004A6DD6"/>
    <w:rsid w:val="004B089A"/>
    <w:rsid w:val="004B3753"/>
    <w:rsid w:val="004B4903"/>
    <w:rsid w:val="004B5D2B"/>
    <w:rsid w:val="004C31D2"/>
    <w:rsid w:val="004D2E12"/>
    <w:rsid w:val="004D5060"/>
    <w:rsid w:val="004D55C2"/>
    <w:rsid w:val="004E46B6"/>
    <w:rsid w:val="004E5318"/>
    <w:rsid w:val="004E668A"/>
    <w:rsid w:val="00501A92"/>
    <w:rsid w:val="0051359D"/>
    <w:rsid w:val="00515D5C"/>
    <w:rsid w:val="00521131"/>
    <w:rsid w:val="00522A90"/>
    <w:rsid w:val="0052468A"/>
    <w:rsid w:val="00527C0B"/>
    <w:rsid w:val="00536C88"/>
    <w:rsid w:val="005410F6"/>
    <w:rsid w:val="00554378"/>
    <w:rsid w:val="005664EF"/>
    <w:rsid w:val="00571C08"/>
    <w:rsid w:val="005729C4"/>
    <w:rsid w:val="00582BA5"/>
    <w:rsid w:val="00583983"/>
    <w:rsid w:val="0058407D"/>
    <w:rsid w:val="00584D35"/>
    <w:rsid w:val="0059227B"/>
    <w:rsid w:val="005A1143"/>
    <w:rsid w:val="005A782F"/>
    <w:rsid w:val="005B0966"/>
    <w:rsid w:val="005B795D"/>
    <w:rsid w:val="005C3954"/>
    <w:rsid w:val="005C67D6"/>
    <w:rsid w:val="005C6933"/>
    <w:rsid w:val="005E026F"/>
    <w:rsid w:val="005E209F"/>
    <w:rsid w:val="005E54DC"/>
    <w:rsid w:val="00600CAE"/>
    <w:rsid w:val="00612FFF"/>
    <w:rsid w:val="00613820"/>
    <w:rsid w:val="0062737D"/>
    <w:rsid w:val="006431AF"/>
    <w:rsid w:val="0064339E"/>
    <w:rsid w:val="00652248"/>
    <w:rsid w:val="00657B80"/>
    <w:rsid w:val="00665C0A"/>
    <w:rsid w:val="00675B3C"/>
    <w:rsid w:val="0068049C"/>
    <w:rsid w:val="006902AB"/>
    <w:rsid w:val="0069368C"/>
    <w:rsid w:val="0069495C"/>
    <w:rsid w:val="006950C0"/>
    <w:rsid w:val="006A0189"/>
    <w:rsid w:val="006A3021"/>
    <w:rsid w:val="006C668B"/>
    <w:rsid w:val="006C7B3A"/>
    <w:rsid w:val="006D340A"/>
    <w:rsid w:val="006D372C"/>
    <w:rsid w:val="006D6731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60BB0"/>
    <w:rsid w:val="00761011"/>
    <w:rsid w:val="0076157A"/>
    <w:rsid w:val="00761ADC"/>
    <w:rsid w:val="00775BF4"/>
    <w:rsid w:val="007836D5"/>
    <w:rsid w:val="00784593"/>
    <w:rsid w:val="00784B94"/>
    <w:rsid w:val="007A00EF"/>
    <w:rsid w:val="007A6D17"/>
    <w:rsid w:val="007B19EA"/>
    <w:rsid w:val="007C0A2D"/>
    <w:rsid w:val="007C27B0"/>
    <w:rsid w:val="007C3C0B"/>
    <w:rsid w:val="007C496A"/>
    <w:rsid w:val="007C6F96"/>
    <w:rsid w:val="007C7E7F"/>
    <w:rsid w:val="007E07E8"/>
    <w:rsid w:val="007F24EB"/>
    <w:rsid w:val="007F300B"/>
    <w:rsid w:val="007F6506"/>
    <w:rsid w:val="008014C3"/>
    <w:rsid w:val="008240B3"/>
    <w:rsid w:val="00824363"/>
    <w:rsid w:val="00850812"/>
    <w:rsid w:val="00856683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7F4E"/>
    <w:rsid w:val="009514B6"/>
    <w:rsid w:val="009553B3"/>
    <w:rsid w:val="009600D0"/>
    <w:rsid w:val="009607D3"/>
    <w:rsid w:val="009655D4"/>
    <w:rsid w:val="00966D47"/>
    <w:rsid w:val="00967A30"/>
    <w:rsid w:val="00975529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74D0"/>
    <w:rsid w:val="009D0E65"/>
    <w:rsid w:val="009E5125"/>
    <w:rsid w:val="009F34C9"/>
    <w:rsid w:val="00A013B9"/>
    <w:rsid w:val="00A024F6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537F"/>
    <w:rsid w:val="00A66376"/>
    <w:rsid w:val="00A708D7"/>
    <w:rsid w:val="00A71BF5"/>
    <w:rsid w:val="00A84A94"/>
    <w:rsid w:val="00AA374E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F1E23"/>
    <w:rsid w:val="00AF3E33"/>
    <w:rsid w:val="00AF7F81"/>
    <w:rsid w:val="00B01AFF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614DD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6511"/>
    <w:rsid w:val="00BB7F53"/>
    <w:rsid w:val="00BC0356"/>
    <w:rsid w:val="00BC259A"/>
    <w:rsid w:val="00BC25AA"/>
    <w:rsid w:val="00BD1924"/>
    <w:rsid w:val="00BD55FD"/>
    <w:rsid w:val="00C022E3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7F9B"/>
    <w:rsid w:val="00C90031"/>
    <w:rsid w:val="00C917AE"/>
    <w:rsid w:val="00C944AC"/>
    <w:rsid w:val="00C94F55"/>
    <w:rsid w:val="00C96E99"/>
    <w:rsid w:val="00CA230A"/>
    <w:rsid w:val="00CA7D62"/>
    <w:rsid w:val="00CB07A8"/>
    <w:rsid w:val="00CC3DED"/>
    <w:rsid w:val="00CC5362"/>
    <w:rsid w:val="00CD4A57"/>
    <w:rsid w:val="00CD69F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6FA4"/>
    <w:rsid w:val="00D5130C"/>
    <w:rsid w:val="00D52540"/>
    <w:rsid w:val="00D561BF"/>
    <w:rsid w:val="00D62265"/>
    <w:rsid w:val="00D6765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7BE4"/>
    <w:rsid w:val="00DF00AC"/>
    <w:rsid w:val="00DF2C0E"/>
    <w:rsid w:val="00DF2C23"/>
    <w:rsid w:val="00DF52CA"/>
    <w:rsid w:val="00E035DD"/>
    <w:rsid w:val="00E04DB6"/>
    <w:rsid w:val="00E05160"/>
    <w:rsid w:val="00E06FFB"/>
    <w:rsid w:val="00E1372C"/>
    <w:rsid w:val="00E25816"/>
    <w:rsid w:val="00E30155"/>
    <w:rsid w:val="00E35954"/>
    <w:rsid w:val="00E429DA"/>
    <w:rsid w:val="00E47394"/>
    <w:rsid w:val="00E71CDC"/>
    <w:rsid w:val="00E76D26"/>
    <w:rsid w:val="00E77F98"/>
    <w:rsid w:val="00E91FE1"/>
    <w:rsid w:val="00E9359A"/>
    <w:rsid w:val="00E97137"/>
    <w:rsid w:val="00EA5E95"/>
    <w:rsid w:val="00EC480B"/>
    <w:rsid w:val="00ED176F"/>
    <w:rsid w:val="00ED3B4E"/>
    <w:rsid w:val="00ED4954"/>
    <w:rsid w:val="00ED7F92"/>
    <w:rsid w:val="00EE0943"/>
    <w:rsid w:val="00EE2224"/>
    <w:rsid w:val="00EE287D"/>
    <w:rsid w:val="00EE33A2"/>
    <w:rsid w:val="00EE44EC"/>
    <w:rsid w:val="00EF4B71"/>
    <w:rsid w:val="00F05225"/>
    <w:rsid w:val="00F1069A"/>
    <w:rsid w:val="00F10B1C"/>
    <w:rsid w:val="00F23189"/>
    <w:rsid w:val="00F4555D"/>
    <w:rsid w:val="00F45DED"/>
    <w:rsid w:val="00F47A7C"/>
    <w:rsid w:val="00F5086C"/>
    <w:rsid w:val="00F50C53"/>
    <w:rsid w:val="00F50E0A"/>
    <w:rsid w:val="00F540E4"/>
    <w:rsid w:val="00F558D9"/>
    <w:rsid w:val="00F6026F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A2B3C"/>
    <w:rsid w:val="00FB5301"/>
    <w:rsid w:val="00FC6711"/>
    <w:rsid w:val="00FD7DED"/>
    <w:rsid w:val="00FE4564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23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022&#24180;&#24037;&#20316;\&#26631;&#20934;&#24037;&#20316;\3GPP\SA5%23145e\docs\S5-225504.zip" TargetMode="External"/><Relationship Id="rId12" Type="http://schemas.openxmlformats.org/officeDocument/2006/relationships/hyperlink" Target="file:///D:\2022&#24180;&#24037;&#20316;\&#26631;&#20934;&#24037;&#20316;\3GPP\SA5%23145e\docs\S5-225196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5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2022&#24180;&#24037;&#20316;\&#26631;&#20934;&#24037;&#20316;\3GPP\SA5%23145e\docs\S5-225123.zip" TargetMode="Externa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4" Type="http://schemas.openxmlformats.org/officeDocument/2006/relationships/hyperlink" Target="file:///D:\2022&#24180;&#24037;&#20316;\&#26631;&#20934;&#24037;&#20316;\3GPP\SA5%23145e\docs\S5-2251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1507</Words>
  <Characters>9413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2023-03-14T09:55:00Z</dcterms:created>
  <dcterms:modified xsi:type="dcterms:W3CDTF">2023-03-14T09:55:00Z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